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9B11A" w14:textId="77777777" w:rsidR="00543ED0" w:rsidRDefault="00543ED0" w:rsidP="00543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BURTON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16C0BFD" w14:textId="77777777" w:rsidR="00543ED0" w:rsidRDefault="00543ED0" w:rsidP="00543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79149EB5" w14:textId="77777777" w:rsidR="00543ED0" w:rsidRDefault="00543ED0" w:rsidP="00543ED0">
      <w:pPr>
        <w:rPr>
          <w:rFonts w:ascii="Times New Roman" w:hAnsi="Times New Roman" w:cs="Times New Roman"/>
        </w:rPr>
      </w:pPr>
    </w:p>
    <w:p w14:paraId="27196FA1" w14:textId="77777777" w:rsidR="00543ED0" w:rsidRDefault="00543ED0" w:rsidP="00543ED0">
      <w:pPr>
        <w:rPr>
          <w:rFonts w:ascii="Times New Roman" w:hAnsi="Times New Roman" w:cs="Times New Roman"/>
        </w:rPr>
      </w:pPr>
    </w:p>
    <w:p w14:paraId="15DC404B" w14:textId="77777777" w:rsidR="00543ED0" w:rsidRDefault="00543ED0" w:rsidP="00543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Smale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him.</w:t>
      </w:r>
    </w:p>
    <w:p w14:paraId="3D9B37B1" w14:textId="77777777" w:rsidR="00543ED0" w:rsidRDefault="00543ED0" w:rsidP="00543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B44EDB" w14:textId="77777777" w:rsidR="00543ED0" w:rsidRDefault="00543ED0" w:rsidP="00543ED0">
      <w:pPr>
        <w:rPr>
          <w:rFonts w:ascii="Times New Roman" w:hAnsi="Times New Roman" w:cs="Times New Roman"/>
        </w:rPr>
      </w:pPr>
    </w:p>
    <w:p w14:paraId="4E41DAF5" w14:textId="77777777" w:rsidR="00543ED0" w:rsidRDefault="00543ED0" w:rsidP="00543ED0">
      <w:pPr>
        <w:rPr>
          <w:rFonts w:ascii="Times New Roman" w:hAnsi="Times New Roman" w:cs="Times New Roman"/>
        </w:rPr>
      </w:pPr>
    </w:p>
    <w:p w14:paraId="4F79DA12" w14:textId="77777777" w:rsidR="00543ED0" w:rsidRDefault="00543ED0" w:rsidP="00543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2019</w:t>
      </w:r>
    </w:p>
    <w:p w14:paraId="660D7C53" w14:textId="77777777" w:rsidR="006B2F86" w:rsidRPr="00E71FC3" w:rsidRDefault="00543E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FBD5D" w14:textId="77777777" w:rsidR="00543ED0" w:rsidRDefault="00543ED0" w:rsidP="00E71FC3">
      <w:r>
        <w:separator/>
      </w:r>
    </w:p>
  </w:endnote>
  <w:endnote w:type="continuationSeparator" w:id="0">
    <w:p w14:paraId="320BFBCE" w14:textId="77777777" w:rsidR="00543ED0" w:rsidRDefault="00543E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771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757DE" w14:textId="77777777" w:rsidR="00543ED0" w:rsidRDefault="00543ED0" w:rsidP="00E71FC3">
      <w:r>
        <w:separator/>
      </w:r>
    </w:p>
  </w:footnote>
  <w:footnote w:type="continuationSeparator" w:id="0">
    <w:p w14:paraId="72D5EE91" w14:textId="77777777" w:rsidR="00543ED0" w:rsidRDefault="00543E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ED0"/>
    <w:rsid w:val="001A7C09"/>
    <w:rsid w:val="00543ED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7BA3A"/>
  <w15:chartTrackingRefBased/>
  <w15:docId w15:val="{1E16D1E4-7C65-4357-A177-D4240912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3E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43E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2019-01-13T20:02:00Z</dcterms:created>
  <dcterms:modified xsi:type="dcterms:W3CDTF">2019-01-13T20:03:00Z</dcterms:modified>
</cp:coreProperties>
</file>